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D3D0E3" w14:textId="77777777" w:rsidR="00991E0E" w:rsidRDefault="00991E0E" w:rsidP="00991E0E">
      <w:pPr>
        <w:pStyle w:val="NoSpacing"/>
      </w:pPr>
      <w:r>
        <w:rPr>
          <w:u w:val="single"/>
        </w:rPr>
        <w:t>Robert KECHYN</w:t>
      </w:r>
      <w:r>
        <w:t xml:space="preserve">    </w:t>
      </w:r>
      <w:proofErr w:type="gramStart"/>
      <w:r>
        <w:t xml:space="preserve">   (</w:t>
      </w:r>
      <w:proofErr w:type="gramEnd"/>
      <w:r>
        <w:t>fl.1484)</w:t>
      </w:r>
    </w:p>
    <w:p w14:paraId="300161F1" w14:textId="77777777" w:rsidR="00991E0E" w:rsidRDefault="00991E0E" w:rsidP="00991E0E">
      <w:pPr>
        <w:pStyle w:val="NoSpacing"/>
      </w:pPr>
      <w:r>
        <w:t xml:space="preserve">of </w:t>
      </w:r>
      <w:proofErr w:type="spellStart"/>
      <w:r>
        <w:t>Tollesbury</w:t>
      </w:r>
      <w:proofErr w:type="spellEnd"/>
      <w:r>
        <w:t>, Essex. Tile maker.</w:t>
      </w:r>
    </w:p>
    <w:p w14:paraId="40172D59" w14:textId="77777777" w:rsidR="00991E0E" w:rsidRDefault="00991E0E" w:rsidP="00991E0E">
      <w:pPr>
        <w:pStyle w:val="NoSpacing"/>
      </w:pPr>
    </w:p>
    <w:p w14:paraId="54337E28" w14:textId="77777777" w:rsidR="00991E0E" w:rsidRDefault="00991E0E" w:rsidP="00991E0E">
      <w:pPr>
        <w:pStyle w:val="NoSpacing"/>
      </w:pPr>
    </w:p>
    <w:p w14:paraId="567BA1AB" w14:textId="77777777" w:rsidR="00991E0E" w:rsidRDefault="00991E0E" w:rsidP="00991E0E">
      <w:pPr>
        <w:pStyle w:val="NoSpacing"/>
      </w:pPr>
      <w:r>
        <w:tab/>
        <w:t>1484</w:t>
      </w:r>
      <w:r>
        <w:tab/>
        <w:t xml:space="preserve">Henry </w:t>
      </w:r>
      <w:proofErr w:type="spellStart"/>
      <w:r>
        <w:t>Marny</w:t>
      </w:r>
      <w:proofErr w:type="spellEnd"/>
      <w:r>
        <w:t>(q.v.), as the administrator of his wife, Joan(q.v.), brought</w:t>
      </w:r>
    </w:p>
    <w:p w14:paraId="5FF5EE7E" w14:textId="77777777" w:rsidR="00991E0E" w:rsidRDefault="00991E0E" w:rsidP="00991E0E">
      <w:pPr>
        <w:pStyle w:val="NoSpacing"/>
      </w:pPr>
      <w:r>
        <w:tab/>
      </w:r>
      <w:r>
        <w:tab/>
        <w:t xml:space="preserve">a plaint of debt against him, John </w:t>
      </w:r>
      <w:proofErr w:type="spellStart"/>
      <w:r>
        <w:t>Stace</w:t>
      </w:r>
      <w:proofErr w:type="spellEnd"/>
      <w:r>
        <w:t xml:space="preserve"> of Great </w:t>
      </w:r>
      <w:proofErr w:type="spellStart"/>
      <w:r>
        <w:t>Totham</w:t>
      </w:r>
      <w:proofErr w:type="spellEnd"/>
      <w:r>
        <w:t>(q.v.) and John</w:t>
      </w:r>
    </w:p>
    <w:p w14:paraId="78CB3BA6" w14:textId="77777777" w:rsidR="00991E0E" w:rsidRPr="00570613" w:rsidRDefault="00991E0E" w:rsidP="00991E0E">
      <w:pPr>
        <w:pStyle w:val="NoSpacing"/>
      </w:pPr>
      <w:r>
        <w:tab/>
      </w:r>
      <w:r>
        <w:tab/>
        <w:t xml:space="preserve">Paget of Langford(q.v.).   </w:t>
      </w:r>
      <w:r>
        <w:tab/>
      </w:r>
      <w:r>
        <w:tab/>
      </w:r>
    </w:p>
    <w:p w14:paraId="27BC5461" w14:textId="77777777" w:rsidR="00991E0E" w:rsidRDefault="00991E0E" w:rsidP="00991E0E">
      <w:pPr>
        <w:pStyle w:val="NoSpacing"/>
      </w:pPr>
      <w:r>
        <w:tab/>
      </w:r>
      <w:r>
        <w:tab/>
        <w:t>(</w:t>
      </w:r>
      <w:hyperlink r:id="rId6" w:history="1">
        <w:r w:rsidRPr="00E57C4A">
          <w:rPr>
            <w:rStyle w:val="Hyperlink"/>
          </w:rPr>
          <w:t>http://aalt.law.uh.edu/Indices/CP40Indices/CP40no888Pl.htm</w:t>
        </w:r>
      </w:hyperlink>
      <w:r>
        <w:t>)</w:t>
      </w:r>
    </w:p>
    <w:p w14:paraId="7EFDD77D" w14:textId="77777777" w:rsidR="00991E0E" w:rsidRDefault="00991E0E" w:rsidP="00991E0E">
      <w:pPr>
        <w:pStyle w:val="NoSpacing"/>
      </w:pPr>
    </w:p>
    <w:p w14:paraId="6B40D6D6" w14:textId="77777777" w:rsidR="00991E0E" w:rsidRDefault="00991E0E" w:rsidP="00991E0E">
      <w:pPr>
        <w:pStyle w:val="NoSpacing"/>
      </w:pPr>
    </w:p>
    <w:p w14:paraId="317EB678" w14:textId="77777777" w:rsidR="00991E0E" w:rsidRDefault="00991E0E" w:rsidP="00991E0E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 April 2018</w:t>
      </w:r>
    </w:p>
    <w:p w14:paraId="652AF4A1" w14:textId="77777777" w:rsidR="006B2F86" w:rsidRPr="00E71FC3" w:rsidRDefault="00991E0E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C80461" w14:textId="77777777" w:rsidR="00991E0E" w:rsidRDefault="00991E0E" w:rsidP="00E71FC3">
      <w:r>
        <w:separator/>
      </w:r>
    </w:p>
  </w:endnote>
  <w:endnote w:type="continuationSeparator" w:id="0">
    <w:p w14:paraId="71D8C7CC" w14:textId="77777777" w:rsidR="00991E0E" w:rsidRDefault="00991E0E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42119A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17578C" w14:textId="77777777" w:rsidR="00991E0E" w:rsidRDefault="00991E0E" w:rsidP="00E71FC3">
      <w:r>
        <w:separator/>
      </w:r>
    </w:p>
  </w:footnote>
  <w:footnote w:type="continuationSeparator" w:id="0">
    <w:p w14:paraId="6081C7E1" w14:textId="77777777" w:rsidR="00991E0E" w:rsidRDefault="00991E0E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1E0E"/>
    <w:rsid w:val="001A7C09"/>
    <w:rsid w:val="00577BD5"/>
    <w:rsid w:val="00656CBA"/>
    <w:rsid w:val="006A1F77"/>
    <w:rsid w:val="00733BE7"/>
    <w:rsid w:val="00991E0E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2DFAF3"/>
  <w15:chartTrackingRefBased/>
  <w15:docId w15:val="{4C52F973-CCD8-4135-9D33-55E2157496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91E0E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991E0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60</Words>
  <Characters>345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2018-04-13T20:28:00Z</dcterms:created>
  <dcterms:modified xsi:type="dcterms:W3CDTF">2018-04-13T20:28:00Z</dcterms:modified>
</cp:coreProperties>
</file>